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57633531" w:rsidR="009114DD" w:rsidRPr="004345FC" w:rsidRDefault="009114DD" w:rsidP="00EF4E96">
      <w:pPr>
        <w:jc w:val="both"/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</w:pPr>
      <w:r w:rsidRPr="004345FC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Krycí list nabídky k veřejné zakázce s názvem „</w:t>
      </w:r>
      <w:sdt>
        <w:sdtPr>
          <w:rPr>
            <w:rFonts w:eastAsia="Times New Roman" w:cs="Times New Roman"/>
            <w:b/>
            <w:color w:val="FF5200" w:themeColor="accent2"/>
            <w:sz w:val="36"/>
            <w:szCs w:val="36"/>
            <w:lang w:eastAsia="cs-CZ"/>
          </w:rPr>
          <w:alias w:val="Název veřejné zakázky"/>
          <w:tag w:val="Název VZ"/>
          <w:id w:val="2090275580"/>
          <w:placeholder>
            <w:docPart w:val="C55616235C8A4E0B85D60272B4B3460E"/>
          </w:placeholder>
        </w:sdtPr>
        <w:sdtContent>
          <w:r w:rsidR="00124B09" w:rsidRPr="004345FC">
            <w:rPr>
              <w:rFonts w:eastAsia="Times New Roman" w:cs="Times New Roman"/>
              <w:b/>
              <w:color w:val="FF5200" w:themeColor="accent2"/>
              <w:sz w:val="36"/>
              <w:szCs w:val="36"/>
              <w:lang w:eastAsia="cs-CZ"/>
            </w:rPr>
            <w:t>Plzeň zastávka ON – oprava bytové</w:t>
          </w:r>
          <w:r w:rsidR="00124B09">
            <w:rPr>
              <w:rFonts w:eastAsia="Times New Roman" w:cs="Times New Roman"/>
              <w:b/>
              <w:color w:val="FF5200" w:themeColor="accent2"/>
              <w:sz w:val="36"/>
              <w:szCs w:val="36"/>
              <w:lang w:eastAsia="cs-CZ"/>
            </w:rPr>
            <w:t xml:space="preserve"> </w:t>
          </w:r>
          <w:r w:rsidR="00124B09" w:rsidRPr="004345FC">
            <w:rPr>
              <w:rFonts w:eastAsia="Times New Roman" w:cs="Times New Roman"/>
              <w:b/>
              <w:color w:val="FF5200" w:themeColor="accent2"/>
              <w:sz w:val="36"/>
              <w:szCs w:val="36"/>
              <w:lang w:eastAsia="cs-CZ"/>
            </w:rPr>
            <w:t>části</w:t>
          </w:r>
        </w:sdtContent>
      </w:sdt>
      <w:r w:rsidRPr="004345FC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“ vedené pod č.j. </w:t>
      </w:r>
      <w:r w:rsidR="00124B09" w:rsidRPr="00124B09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101314/2026-SŽ-GŘ-O15 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53F678A3" w14:textId="5B31A161" w:rsidR="00880525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1891992" w:history="1">
            <w:r w:rsidR="00880525" w:rsidRPr="00422975">
              <w:rPr>
                <w:rStyle w:val="Hypertextovodkaz"/>
              </w:rPr>
              <w:t>Kapitola č. 1 Všeobecné informace o dodavateli</w:t>
            </w:r>
            <w:r w:rsidR="00880525">
              <w:rPr>
                <w:noProof/>
                <w:webHidden/>
              </w:rPr>
              <w:tab/>
            </w:r>
            <w:r w:rsidR="00880525">
              <w:rPr>
                <w:noProof/>
                <w:webHidden/>
              </w:rPr>
              <w:fldChar w:fldCharType="begin"/>
            </w:r>
            <w:r w:rsidR="00880525">
              <w:rPr>
                <w:noProof/>
                <w:webHidden/>
              </w:rPr>
              <w:instrText xml:space="preserve"> PAGEREF _Toc231891992 \h </w:instrText>
            </w:r>
            <w:r w:rsidR="00880525">
              <w:rPr>
                <w:noProof/>
                <w:webHidden/>
              </w:rPr>
            </w:r>
            <w:r w:rsidR="00880525">
              <w:rPr>
                <w:noProof/>
                <w:webHidden/>
              </w:rPr>
              <w:fldChar w:fldCharType="separate"/>
            </w:r>
            <w:r w:rsidR="00880525">
              <w:rPr>
                <w:noProof/>
                <w:webHidden/>
              </w:rPr>
              <w:t>2</w:t>
            </w:r>
            <w:r w:rsidR="00880525">
              <w:rPr>
                <w:noProof/>
                <w:webHidden/>
              </w:rPr>
              <w:fldChar w:fldCharType="end"/>
            </w:r>
          </w:hyperlink>
        </w:p>
        <w:p w14:paraId="317EE606" w14:textId="6485CE89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3" w:history="1">
            <w:r w:rsidRPr="00422975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4B41BA" w14:textId="553091ED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4" w:history="1">
            <w:r w:rsidRPr="00422975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257CB3" w14:textId="18015C61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5" w:history="1">
            <w:r w:rsidRPr="00422975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2DA9E2" w14:textId="7CB308FE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6" w:history="1">
            <w:r w:rsidRPr="00422975">
              <w:rPr>
                <w:rStyle w:val="Hypertextovodkaz"/>
              </w:rPr>
              <w:t>kapitola č. 5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DB0830" w14:textId="208A9ACA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7" w:history="1">
            <w:r w:rsidRPr="00422975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D5DF0C" w14:textId="25ED143F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8" w:history="1">
            <w:r w:rsidRPr="00422975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DA9F62" w14:textId="7677D710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9" w:history="1">
            <w:r w:rsidRPr="00422975">
              <w:rPr>
                <w:rStyle w:val="Hypertextovodkaz"/>
              </w:rPr>
              <w:t>Kapitola č. 8 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214C25" w14:textId="20DE39B8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2000" w:history="1">
            <w:r w:rsidRPr="00422975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_Toc231892000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72DD3D" w14:textId="597D4126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2001" w:history="1">
            <w:r w:rsidRPr="00422975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_Toc231892001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9E5709" w14:textId="6E4EC2CC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2002" w:history="1">
            <w:r w:rsidRPr="00422975">
              <w:rPr>
                <w:rStyle w:val="Hypertextovodkaz"/>
              </w:rPr>
              <w:t>Kapitola č. 11 Přehled technických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_Toc231892002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7DC0FF" w14:textId="70CBA941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2003" w:history="1">
            <w:r w:rsidRPr="00422975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_Toc231892003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1891992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62308B7C" w14:textId="77777777" w:rsidR="004B5691" w:rsidRDefault="004B5691" w:rsidP="004B569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Kontaktní osoba:</w:t>
      </w:r>
      <w:r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21507866"/>
          <w:placeholder>
            <w:docPart w:val="0BDFECB9CF6045B8B150D8C82D79E4AF"/>
          </w:placeholder>
          <w:showingPlcHdr/>
        </w:sdtPr>
        <w:sdtEndPr>
          <w:rPr>
            <w:b/>
          </w:rPr>
        </w:sdtEndPr>
        <w:sdtContent>
          <w:r w:rsidRPr="00A4608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7B63FB4B" w14:textId="77777777" w:rsidR="004B5691" w:rsidRDefault="004B5691" w:rsidP="004B569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E-mail:</w:t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668559897"/>
          <w:placeholder>
            <w:docPart w:val="DB7F017C231E4306B11E1A660380D31E"/>
          </w:placeholder>
          <w:showingPlcHdr/>
        </w:sdtPr>
        <w:sdtEndPr>
          <w:rPr>
            <w:b/>
          </w:rPr>
        </w:sdtEndPr>
        <w:sdtContent>
          <w:r w:rsidRPr="00A4608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45AC77FD" w14:textId="77777777" w:rsidR="004B5691" w:rsidRDefault="004B5691" w:rsidP="004B5691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 </w:t>
      </w:r>
      <w:r w:rsidRPr="004112BA">
        <w:rPr>
          <w:rFonts w:ascii="Verdana" w:hAnsi="Verdana" w:cs="Calibri"/>
          <w:sz w:val="18"/>
          <w:szCs w:val="18"/>
        </w:rPr>
        <w:t>uzav</w:t>
      </w:r>
      <w:r>
        <w:rPr>
          <w:rFonts w:ascii="Verdana" w:hAnsi="Verdana" w:cs="Calibri"/>
          <w:sz w:val="18"/>
          <w:szCs w:val="18"/>
        </w:rPr>
        <w:t xml:space="preserve">ření </w:t>
      </w:r>
      <w:r w:rsidRPr="004112BA">
        <w:rPr>
          <w:rFonts w:ascii="Verdana" w:hAnsi="Verdana" w:cs="Calibri"/>
          <w:sz w:val="18"/>
          <w:szCs w:val="18"/>
        </w:rPr>
        <w:t>sml</w:t>
      </w:r>
      <w:r>
        <w:rPr>
          <w:rFonts w:ascii="Verdana" w:hAnsi="Verdana" w:cs="Calibri"/>
          <w:sz w:val="18"/>
          <w:szCs w:val="18"/>
        </w:rPr>
        <w:t>ouvy</w:t>
      </w:r>
      <w:r w:rsidRPr="004112BA">
        <w:rPr>
          <w:rFonts w:ascii="Verdana" w:hAnsi="Verdana" w:cs="Calibri"/>
          <w:sz w:val="18"/>
          <w:szCs w:val="18"/>
        </w:rPr>
        <w:t xml:space="preserve"> v elektronické </w:t>
      </w:r>
    </w:p>
    <w:p w14:paraId="0483F59D" w14:textId="77777777" w:rsidR="004B5691" w:rsidRPr="002D1AB9" w:rsidRDefault="004B5691" w:rsidP="004B5691">
      <w:pPr>
        <w:pStyle w:val="text-3mezera"/>
        <w:widowControl/>
        <w:tabs>
          <w:tab w:val="num" w:pos="810"/>
        </w:tabs>
        <w:spacing w:before="0"/>
        <w:jc w:val="left"/>
        <w:rPr>
          <w:rFonts w:ascii="Verdana" w:hAnsi="Verdana" w:cs="Calibri"/>
          <w:sz w:val="18"/>
          <w:szCs w:val="18"/>
        </w:rPr>
      </w:pPr>
      <w:r w:rsidRPr="004112BA">
        <w:rPr>
          <w:rFonts w:ascii="Verdana" w:hAnsi="Verdana" w:cs="Calibri"/>
          <w:sz w:val="18"/>
          <w:szCs w:val="18"/>
        </w:rPr>
        <w:t>podobě prostřednictvím elektronick</w:t>
      </w:r>
      <w:r>
        <w:rPr>
          <w:rFonts w:ascii="Verdana" w:hAnsi="Verdana" w:cs="Calibri"/>
          <w:sz w:val="18"/>
          <w:szCs w:val="18"/>
        </w:rPr>
        <w:t>ého</w:t>
      </w:r>
      <w:r w:rsidRPr="004112BA">
        <w:rPr>
          <w:rFonts w:ascii="Verdana" w:hAnsi="Verdana" w:cs="Calibri"/>
          <w:sz w:val="18"/>
          <w:szCs w:val="18"/>
        </w:rPr>
        <w:t xml:space="preserve"> podpis</w:t>
      </w:r>
      <w:r>
        <w:rPr>
          <w:rFonts w:ascii="Verdana" w:hAnsi="Verdana" w:cs="Calibri"/>
          <w:sz w:val="18"/>
          <w:szCs w:val="18"/>
        </w:rPr>
        <w:t>u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831145844"/>
          <w:placeholder>
            <w:docPart w:val="BA0E0AF137E044D6A7F9CB1324BA5EE7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104160349"/>
              <w:placeholder>
                <w:docPart w:val="E7C7692B8D034DB5985FC34CE5E4C678"/>
              </w:placeholder>
              <w:showingPlcHdr/>
            </w:sdtPr>
            <w:sdtEndPr>
              <w:rPr>
                <w:b/>
              </w:rPr>
            </w:sdtEndPr>
            <w:sdtContent>
              <w:r w:rsidRPr="00A46083">
                <w:rPr>
                  <w:rStyle w:val="Zstupntext"/>
                  <w:rFonts w:ascii="Verdana" w:hAnsi="Verdana"/>
                  <w:sz w:val="18"/>
                  <w:szCs w:val="18"/>
                  <w:highlight w:val="yellow"/>
                </w:rPr>
                <w:t>Klikněte sem a zadejte text.</w:t>
              </w:r>
            </w:sdtContent>
          </w:sdt>
        </w:sdtContent>
      </w:sdt>
    </w:p>
    <w:p w14:paraId="13FE4E1D" w14:textId="4B02A19D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1A9C7383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76461D0B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3A5AA2F2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lastRenderedPageBreak/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1891993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3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4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1891994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5C7A76A8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12703A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1891995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30C47B88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15A538C9" w:rsidR="00D6532E" w:rsidRPr="006564BB" w:rsidRDefault="00D6532E" w:rsidP="00EF4E96">
      <w:pPr>
        <w:pStyle w:val="Nadpisbezsl1-1"/>
        <w:jc w:val="both"/>
      </w:pPr>
      <w:bookmarkStart w:id="8" w:name="_Toc231891996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5"/>
      </w:r>
      <w:bookmarkEnd w:id="8"/>
    </w:p>
    <w:p w14:paraId="57985A11" w14:textId="545B5C87" w:rsidR="00D6532E" w:rsidRPr="006564BB" w:rsidRDefault="00D6532E" w:rsidP="00EF4E96">
      <w:pPr>
        <w:pStyle w:val="Textbezslovn"/>
      </w:pPr>
      <w:r w:rsidRPr="00EF4E96">
        <w:rPr>
          <w:b/>
          <w:bCs/>
        </w:rPr>
        <w:t>Dodavatel tímto čestně prohlašuje</w:t>
      </w:r>
      <w:r w:rsidRPr="006564BB">
        <w:t xml:space="preserve">, že v posledních 3 uzavřených účetních obdobích dosáhl </w:t>
      </w:r>
      <w:r w:rsidR="0008302F">
        <w:t>on</w:t>
      </w:r>
      <w:r w:rsidR="00124545">
        <w:t xml:space="preserve">, </w:t>
      </w:r>
      <w:r w:rsidR="00044E22">
        <w:t>případn</w:t>
      </w:r>
      <w:r w:rsidR="00150AB6">
        <w:t>ě dodavatel, s nímž podává nabídku společně v rámci společnosti/sdružení</w:t>
      </w:r>
      <w:r w:rsidR="00310AC9">
        <w:t xml:space="preserve">, nebo jiná osoba </w:t>
      </w:r>
      <w:r w:rsidRPr="006564BB">
        <w:t>následujícího ročního obratu ve smyslu § 78 odst. 1 zákona č. 134/2016 Sb., o zadávání veřejných zakázek, ve znění pozdějších předpisů (dále jen „</w:t>
      </w:r>
      <w:r w:rsidRPr="006564BB">
        <w:rPr>
          <w:b/>
        </w:rPr>
        <w:t>Roční obrat</w:t>
      </w:r>
      <w:r w:rsidRPr="006564BB">
        <w:t>“):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1825"/>
        <w:gridCol w:w="1825"/>
        <w:gridCol w:w="1823"/>
      </w:tblGrid>
      <w:tr w:rsidR="00D6532E" w:rsidRPr="006564BB" w14:paraId="2D19DD21" w14:textId="77777777" w:rsidTr="00EF4E96">
        <w:trPr>
          <w:jc w:val="center"/>
        </w:trPr>
        <w:tc>
          <w:tcPr>
            <w:tcW w:w="18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1012A1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90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0EDA4FB8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4345FC">
              <w:rPr>
                <w:rFonts w:ascii="Verdana" w:hAnsi="Verdana" w:cstheme="minorHAnsi"/>
                <w:b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1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3B0D22A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4345FC">
              <w:rPr>
                <w:rFonts w:ascii="Verdana" w:hAnsi="Verdana" w:cstheme="minorHAnsi"/>
                <w:b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F61A9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5965AFE5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4345FC">
              <w:rPr>
                <w:rFonts w:ascii="Verdana" w:hAnsi="Verdana" w:cstheme="minorHAnsi"/>
                <w:b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</w:tr>
      <w:tr w:rsidR="00D6532E" w:rsidRPr="006564BB" w14:paraId="07DD3EAF" w14:textId="77777777" w:rsidTr="00EF4E96">
        <w:trPr>
          <w:jc w:val="center"/>
        </w:trPr>
        <w:tc>
          <w:tcPr>
            <w:tcW w:w="18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450BE9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6CA13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32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0EFBC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3.</w:t>
            </w:r>
          </w:p>
        </w:tc>
      </w:tr>
      <w:tr w:rsidR="00D6532E" w:rsidRPr="006564BB" w14:paraId="23B716D6" w14:textId="77777777" w:rsidTr="00EF4E96">
        <w:trPr>
          <w:jc w:val="center"/>
        </w:trPr>
        <w:tc>
          <w:tcPr>
            <w:tcW w:w="18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BA870E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08DE" w14:textId="77777777" w:rsidR="00D6532E" w:rsidRPr="006564BB" w:rsidRDefault="00606A8E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8592288"/>
                <w:placeholder>
                  <w:docPart w:val="01D830D3C3604A0B9D4622A9B238A101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E4" w14:textId="77777777" w:rsidR="00D6532E" w:rsidRPr="006564BB" w:rsidRDefault="00606A8E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305627117"/>
                <w:placeholder>
                  <w:docPart w:val="5E4CB930CAB544B99C6DA5A6DE116FB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48FE" w14:textId="77777777" w:rsidR="00D6532E" w:rsidRPr="006564BB" w:rsidRDefault="00606A8E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2093736780"/>
                <w:placeholder>
                  <w:docPart w:val="E8814A8204CB4E2B96C63DE241CC1963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5D057CF5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F3CC0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Roční obrat (v EUR)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6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DC1" w14:textId="77777777" w:rsidR="00D6532E" w:rsidRPr="006564BB" w:rsidRDefault="00606A8E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860342032"/>
                <w:placeholder>
                  <w:docPart w:val="F0223890D67348F8B755B163E8331B6C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FAF1" w14:textId="77777777" w:rsidR="00D6532E" w:rsidRPr="006564BB" w:rsidRDefault="00606A8E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543900368"/>
                <w:placeholder>
                  <w:docPart w:val="44A40BE0B0BE4E9C80629C011E10C9A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C8C39F" w14:textId="77777777" w:rsidR="00D6532E" w:rsidRPr="006564BB" w:rsidRDefault="00606A8E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487680408"/>
                <w:placeholder>
                  <w:docPart w:val="BDD92709007940F984FD98E15939C866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6ACBE6DB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97A6C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Použitý směnný kurz na EUR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7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72AF0" w14:textId="77777777" w:rsidR="00D6532E" w:rsidRPr="006564BB" w:rsidRDefault="00606A8E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492872046"/>
                <w:placeholder>
                  <w:docPart w:val="345634E01B6044FE81FD94811BFA95D8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72DED" w14:textId="77777777" w:rsidR="00D6532E" w:rsidRPr="006564BB" w:rsidRDefault="00606A8E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433820648"/>
                <w:placeholder>
                  <w:docPart w:val="1EC13502801345FE90F79E76AE8A4B02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59B6EF" w14:textId="77777777" w:rsidR="00D6532E" w:rsidRPr="006564BB" w:rsidRDefault="00606A8E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6513298"/>
                <w:placeholder>
                  <w:docPart w:val="6ACE2DA58E754C649A53C259DCF7777E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</w:tbl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44AF0E1B" w14:textId="4BF6A1A6" w:rsidR="00D6532E" w:rsidRPr="006564BB" w:rsidRDefault="00D6532E" w:rsidP="00EF4E96">
      <w:pPr>
        <w:pStyle w:val="Zkladntextodsazen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</w:rPr>
        <w:t xml:space="preserve">Roční obrat odpovídá </w:t>
      </w:r>
      <w:r w:rsidRPr="006564BB">
        <w:rPr>
          <w:rFonts w:ascii="Verdana" w:hAnsi="Verdana" w:cstheme="minorHAnsi"/>
          <w:highlight w:val="yellow"/>
        </w:rPr>
        <w:t>[DODAVATEL UPRAVÍ DLE POTŘEBY]</w:t>
      </w:r>
    </w:p>
    <w:p w14:paraId="0CC19B7E" w14:textId="77777777" w:rsidR="00D6532E" w:rsidRPr="006564BB" w:rsidRDefault="00D6532E" w:rsidP="00C52A6F">
      <w:pPr>
        <w:pStyle w:val="Zkladntextodsazen"/>
        <w:numPr>
          <w:ilvl w:val="0"/>
          <w:numId w:val="23"/>
        </w:numPr>
        <w:spacing w:after="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obratu dosaženému za účetní období dle § 3 odst. 2</w:t>
      </w:r>
      <w:r w:rsidRPr="006564BB">
        <w:rPr>
          <w:rFonts w:ascii="Verdana" w:hAnsi="Verdana" w:cstheme="minorHAnsi"/>
        </w:rPr>
        <w:t xml:space="preserve"> zákona č. 563/1991 Sb., o účetnictví, neboť účetním obdobím bylo 12 bezprostředně po sobě jdoucích měsíců;</w:t>
      </w:r>
    </w:p>
    <w:p w14:paraId="7A76E49F" w14:textId="77777777" w:rsidR="00D6532E" w:rsidRPr="006564BB" w:rsidRDefault="00D6532E" w:rsidP="00C52A6F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úhrnu čistého obratu ve smyslu § 1d odst. 2</w:t>
      </w:r>
      <w:r w:rsidRPr="006564BB">
        <w:rPr>
          <w:rFonts w:ascii="Verdana" w:hAnsi="Verdana" w:cstheme="minorHAnsi"/>
        </w:rPr>
        <w:t xml:space="preserve"> zákona č. 563/1991 Sb., o účetnictví, neboť účetní období bylo kratší nebo delší než 12 bezprostředně po sobě jdoucích měsíců.</w:t>
      </w: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18F8535B" w:rsidR="0035531B" w:rsidRDefault="00BE7668" w:rsidP="00EF4E96">
      <w:pPr>
        <w:pStyle w:val="Nadpisbezsl1-1"/>
        <w:jc w:val="both"/>
      </w:pPr>
      <w:bookmarkStart w:id="9" w:name="_Toc231891997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77777777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 xml:space="preserve">požadovaných v čl. 8.4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dodavatel poskytl** za posledních </w:t>
            </w:r>
            <w:r w:rsidR="00DD63D8" w:rsidRPr="00E22C30">
              <w:rPr>
                <w:b/>
                <w:highlight w:val="green"/>
              </w:rPr>
              <w:t>5</w:t>
            </w:r>
            <w:r w:rsidR="00DD63D8" w:rsidRPr="00AD792A">
              <w:rPr>
                <w:b/>
              </w:rPr>
              <w:t xml:space="preserve"> let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611D3BB2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34827241" w:rsidR="0035531B" w:rsidRDefault="00BE7668" w:rsidP="00EF4E96">
      <w:pPr>
        <w:pStyle w:val="Nadpisbezsl1-1"/>
        <w:jc w:val="both"/>
      </w:pPr>
      <w:bookmarkStart w:id="10" w:name="_Toc231891998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8B4003" w:rsidRPr="00EE3C5F" w14:paraId="3BC61869" w14:textId="77777777" w:rsidTr="008B4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7A4B74A0" w14:textId="61C5E2A8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8B400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1BC6A6E3" w:rsidR="00402144" w:rsidRDefault="00BE7668" w:rsidP="00E8576A">
      <w:pPr>
        <w:pStyle w:val="Nadpisbezsl1-1"/>
        <w:jc w:val="both"/>
      </w:pPr>
      <w:bookmarkStart w:id="11" w:name="_Toc231891999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ED1816" w:rsidRPr="00ED1816">
        <w:t>Vzor profesního životopisu</w:t>
      </w:r>
      <w:bookmarkEnd w:id="11"/>
      <w:r w:rsidR="00402144">
        <w:t xml:space="preserve"> </w:t>
      </w:r>
    </w:p>
    <w:p w14:paraId="63EE48A0" w14:textId="77777777" w:rsidR="006426AA" w:rsidRDefault="006426AA" w:rsidP="006426AA">
      <w:pPr>
        <w:pStyle w:val="Textbezslovn"/>
      </w:pPr>
      <w:r>
        <w:t>V případě více členů odborného personálu vložte (zkopírujte tuto šablonu) profesní životopis dle počtu členů odborného personálu, nebo s ohledem na pravidla umožňující jednou osobou zastávat více pozic dle Výzvy k podání nabídky.</w:t>
      </w:r>
    </w:p>
    <w:p w14:paraId="47652061" w14:textId="77777777" w:rsidR="006426AA" w:rsidRDefault="006426AA" w:rsidP="006426AA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Dodavatele: [</w:t>
      </w:r>
      <w:r w:rsidRPr="00E24F78">
        <w:rPr>
          <w:b/>
          <w:highlight w:val="yellow"/>
        </w:rPr>
        <w:t>DOPLNÍ DODAVATEL</w:t>
      </w:r>
      <w:r>
        <w:t>]</w:t>
      </w:r>
    </w:p>
    <w:p w14:paraId="0D98058E" w14:textId="77777777" w:rsidR="006426AA" w:rsidRDefault="006426AA" w:rsidP="006426AA">
      <w:pPr>
        <w:pStyle w:val="Textbezslovn"/>
      </w:pPr>
    </w:p>
    <w:p w14:paraId="1C19C3AC" w14:textId="77777777" w:rsidR="006426AA" w:rsidRDefault="006426AA" w:rsidP="006426AA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237461F9" w14:textId="77777777" w:rsidR="006426AA" w:rsidRDefault="006426AA" w:rsidP="006426AA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42DF41AF" w14:textId="77777777" w:rsidR="006426AA" w:rsidRDefault="006426AA" w:rsidP="006426AA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09E7A135" w14:textId="77777777" w:rsidR="006426AA" w:rsidRDefault="006426AA" w:rsidP="006426AA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16201E70" w14:textId="77777777" w:rsidR="006426AA" w:rsidRPr="00833899" w:rsidRDefault="006426AA" w:rsidP="006426AA">
      <w:pPr>
        <w:pStyle w:val="Odstavec1-1a"/>
      </w:pPr>
      <w:r w:rsidRPr="00833899">
        <w:t>Současná funkce/pracovní pozice včetně zaměstnavatele a vztahu k 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693C5A4B" w14:textId="77777777" w:rsidR="006426AA" w:rsidRDefault="006426AA" w:rsidP="006426AA">
      <w:pPr>
        <w:pStyle w:val="Doplujcdaje"/>
        <w:ind w:left="1077"/>
        <w:jc w:val="both"/>
      </w:pPr>
      <w:r w:rsidRPr="00BE49F4">
        <w:rPr>
          <w:b/>
        </w:rPr>
        <w:t>Pozn.</w:t>
      </w:r>
      <w:r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 z následujících alternativ: pracovní poměr na plný úvazek, pracovní poměr na částečný úvazek, dohoda o pracovní činnosti, dohoda o provedení práce, člen statutárního orgánu, OSVČ, příp. další možnost. Pro vyloučení pochybností zadavatel uvádí, že pokud je dokládaná osoba OSVČ a zároveň není současně Dodavatelem nebo není vůči Dodavateli v pracovním či obdobném poměru, bude považována za jinou osobu ve smyslu § 83 zákona č. 134/2016 Sb., o zadávání veřejných zakázek, ve znění pozdějších předpisů, se všemi důsledky z toho vyplývajícími, nikoliv za zaměstnance či za osobu v obdobném postavení.</w:t>
      </w:r>
    </w:p>
    <w:p w14:paraId="4B60E482" w14:textId="77777777" w:rsidR="006426AA" w:rsidRPr="00833899" w:rsidRDefault="006426AA" w:rsidP="006426AA">
      <w:pPr>
        <w:pStyle w:val="Textbezslovn"/>
      </w:pPr>
    </w:p>
    <w:p w14:paraId="5F2B3354" w14:textId="77777777" w:rsidR="006426AA" w:rsidRPr="00833899" w:rsidRDefault="006426AA" w:rsidP="006426AA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175D1122" w14:textId="77777777" w:rsidR="006426AA" w:rsidRPr="00833899" w:rsidRDefault="006426AA" w:rsidP="006426AA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Pr="00833899">
        <w:rPr>
          <w:rStyle w:val="Znakapoznpodarou"/>
        </w:rPr>
        <w:footnoteReference w:id="8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6426AA" w:rsidRPr="00833899" w14:paraId="23C143ED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6867033D" w14:textId="77777777" w:rsidR="006426AA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>
              <w:rPr>
                <w:sz w:val="16"/>
                <w:szCs w:val="16"/>
              </w:rPr>
              <w:t xml:space="preserve"> při vykonávání činnosti či </w:t>
            </w:r>
            <w:r w:rsidRPr="00762F71">
              <w:rPr>
                <w:sz w:val="16"/>
                <w:szCs w:val="16"/>
              </w:rPr>
              <w:t>v</w:t>
            </w:r>
            <w:r>
              <w:rPr>
                <w:sz w:val="16"/>
                <w:szCs w:val="16"/>
              </w:rPr>
              <w:t> </w:t>
            </w:r>
            <w:r w:rsidRPr="00762F71">
              <w:rPr>
                <w:sz w:val="16"/>
                <w:szCs w:val="16"/>
              </w:rPr>
              <w:t>oboru</w:t>
            </w:r>
            <w:r>
              <w:rPr>
                <w:sz w:val="16"/>
                <w:szCs w:val="16"/>
              </w:rPr>
              <w:t xml:space="preserve">, jež jsou požadovány </w:t>
            </w:r>
            <w:r w:rsidRPr="00762F71">
              <w:rPr>
                <w:sz w:val="16"/>
                <w:szCs w:val="16"/>
              </w:rPr>
              <w:t>pro</w:t>
            </w:r>
            <w:r>
              <w:rPr>
                <w:sz w:val="16"/>
                <w:szCs w:val="16"/>
              </w:rPr>
              <w:t xml:space="preserve"> </w:t>
            </w:r>
            <w:r w:rsidRPr="00762F71">
              <w:rPr>
                <w:sz w:val="16"/>
                <w:szCs w:val="16"/>
              </w:rPr>
              <w:t>splnění kvalifikace</w:t>
            </w:r>
          </w:p>
          <w:p w14:paraId="52F43CB6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7EC9EE20" w14:textId="77777777" w:rsidR="006426AA" w:rsidRPr="00833899" w:rsidRDefault="006426AA" w:rsidP="000B40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00BC5450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857B024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70D3522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10FE08A6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53FB374F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785BF05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46B08B66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C9E7602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6222349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45759DA5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DE0A6C3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E6A7775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711F4F21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4C2D8A1F" w14:textId="77777777" w:rsidR="006426AA" w:rsidRPr="00833899" w:rsidRDefault="006426AA" w:rsidP="000B40D3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A18B689" w14:textId="77777777" w:rsidR="006426AA" w:rsidRPr="00833899" w:rsidRDefault="006426AA" w:rsidP="000B40D3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592B8904" w14:textId="77777777" w:rsidR="006426AA" w:rsidRPr="00833899" w:rsidRDefault="006426AA" w:rsidP="006426AA">
      <w:pPr>
        <w:pStyle w:val="Textbezslovn"/>
      </w:pPr>
    </w:p>
    <w:p w14:paraId="76344B2C" w14:textId="77777777" w:rsidR="006426AA" w:rsidRPr="00833899" w:rsidRDefault="006426AA" w:rsidP="006426AA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4F34C654" w14:textId="77777777" w:rsidR="006426AA" w:rsidRPr="00833899" w:rsidRDefault="006426AA" w:rsidP="006426AA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36A95B5C" w14:textId="77777777" w:rsidR="006426AA" w:rsidRDefault="006426AA" w:rsidP="006426AA">
      <w:pPr>
        <w:pStyle w:val="Odstavec1-1a"/>
      </w:pPr>
      <w:r w:rsidRPr="00452F69">
        <w:rPr>
          <w:b/>
        </w:rPr>
        <w:t>Zkušenosti</w:t>
      </w:r>
      <w:r>
        <w:t xml:space="preserve"> s řízením realizace stavby u těch členů odborného personálu, u kterých je taková zkušenost požadována (u ostatních osob se tabulka proškrtne nebo nevyplní)</w:t>
      </w:r>
      <w:r>
        <w:rPr>
          <w:rStyle w:val="Znakapoznpodarou"/>
        </w:rPr>
        <w:footnoteReference w:id="9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6426AA" w:rsidRPr="00833899" w14:paraId="3E47A344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1A229FE8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3D5D45B2" w14:textId="77777777" w:rsidR="006426AA" w:rsidRPr="00833899" w:rsidRDefault="006426AA" w:rsidP="000B40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6D1028F4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5D4F4D3B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652AEFE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69A87C17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FFFFAF3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Popis předmětu plnění zakázky - v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3A4AFBBE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731F4D4D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FAD76E9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3CB7D2D0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75643AAC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2E577B7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Doba trvání zkušenosti - délka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82E5AF6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45E80397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212BD83D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Objednatel zakázky (obch. firma/název a sídlo a kontaktní osoba objednatele - jméno,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A136A76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11F01607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0DE7FB6" w14:textId="77777777" w:rsidR="006426AA" w:rsidRPr="00833899" w:rsidRDefault="006426AA" w:rsidP="000B40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2D64A60" w14:textId="77777777" w:rsidR="006426AA" w:rsidRPr="00833899" w:rsidRDefault="006426AA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6426AA" w:rsidRPr="00833899" w14:paraId="2E1D75A8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4289B327" w14:textId="77777777" w:rsidR="006426AA" w:rsidRPr="00833899" w:rsidRDefault="006426AA" w:rsidP="000B40D3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činností </w:t>
            </w:r>
            <w:r w:rsidRPr="00170521">
              <w:rPr>
                <w:b w:val="0"/>
                <w:sz w:val="16"/>
                <w:szCs w:val="16"/>
              </w:rPr>
              <w:t>- v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37AACA3E" w14:textId="77777777" w:rsidR="006426AA" w:rsidRPr="00833899" w:rsidRDefault="006426AA" w:rsidP="000B40D3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B376C4C" w14:textId="77777777" w:rsidR="006426AA" w:rsidRPr="00833899" w:rsidRDefault="006426AA" w:rsidP="006426AA">
      <w:pPr>
        <w:pStyle w:val="Textbezslovn"/>
      </w:pPr>
    </w:p>
    <w:p w14:paraId="58427746" w14:textId="11D7F086" w:rsidR="006426AA" w:rsidRPr="001950C2" w:rsidRDefault="006426AA" w:rsidP="006426AA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 k výkonu vybraných činností ve výstavbě či jiná odborná způsobilost: </w:t>
      </w:r>
      <w:r w:rsidRPr="001950C2">
        <w:rPr>
          <w:highlight w:val="yellow"/>
        </w:rPr>
        <w:t>[informace DOPLNÍ DODAVATEL u těch osob, u kterých je odborná způsobilost požadována]</w:t>
      </w:r>
    </w:p>
    <w:p w14:paraId="08E6A634" w14:textId="77777777" w:rsidR="006426AA" w:rsidRDefault="006426AA" w:rsidP="006426AA">
      <w:pPr>
        <w:pStyle w:val="Textbezslovn"/>
        <w:ind w:left="1077"/>
      </w:pPr>
      <w:r>
        <w:t>(vlastní doklady budou tvořit přílohu tohoto krycího listu, tj. přílohy č. 1 Výzvy k podání nabídky)</w:t>
      </w:r>
    </w:p>
    <w:p w14:paraId="1B355558" w14:textId="47B26AF1" w:rsidR="006426AA" w:rsidRDefault="006426AA" w:rsidP="0096285F">
      <w:pPr>
        <w:pStyle w:val="Odstavec1-1a"/>
      </w:pPr>
      <w:r>
        <w:t>Jiné informace (dle uvážení Dodavatele): [</w:t>
      </w:r>
      <w:r w:rsidRPr="006426AA">
        <w:rPr>
          <w:highlight w:val="yellow"/>
        </w:rPr>
        <w:t>DOPLNÍ DODAVATEL</w:t>
      </w:r>
      <w:r>
        <w:t>]</w:t>
      </w:r>
    </w:p>
    <w:p w14:paraId="2B0A5D84" w14:textId="74B49A87" w:rsidR="0035531B" w:rsidRPr="00402144" w:rsidRDefault="006426AA" w:rsidP="004345FC">
      <w:r>
        <w:br w:type="page"/>
      </w:r>
    </w:p>
    <w:p w14:paraId="697DCB81" w14:textId="03D4219F" w:rsidR="0035531B" w:rsidRDefault="00BE7668" w:rsidP="00E8576A">
      <w:pPr>
        <w:pStyle w:val="Nadpisbezsl1-1"/>
        <w:jc w:val="both"/>
      </w:pPr>
      <w:bookmarkStart w:id="12" w:name="_Toc231892000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7C1A7626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3914A679" w:rsidR="00066766" w:rsidRDefault="00066766" w:rsidP="00E8576A">
      <w:pPr>
        <w:pStyle w:val="Nadpisbezsl1-1"/>
        <w:jc w:val="both"/>
      </w:pPr>
      <w:bookmarkStart w:id="13" w:name="_Toc231892001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4F9113E7" w:rsidR="00066766" w:rsidRDefault="00EB5220" w:rsidP="00EB5220">
      <w:pPr>
        <w:pStyle w:val="Nadpisbezsl1-1"/>
      </w:pPr>
      <w:bookmarkStart w:id="14" w:name="_Toc231892002"/>
      <w:r>
        <w:lastRenderedPageBreak/>
        <w:t xml:space="preserve">Kapitola č. </w:t>
      </w:r>
      <w:r w:rsidR="00D84A9C">
        <w:t xml:space="preserve">11 </w:t>
      </w:r>
      <w:r w:rsidR="00236D43">
        <w:t xml:space="preserve">Přehled </w:t>
      </w:r>
      <w:r>
        <w:t xml:space="preserve">technických </w:t>
      </w:r>
      <w:r w:rsidR="00402144">
        <w:t>ZAŘÍZENÍ</w:t>
      </w:r>
      <w:bookmarkEnd w:id="14"/>
    </w:p>
    <w:p w14:paraId="386AD513" w14:textId="77777777" w:rsidR="006426AA" w:rsidRPr="00D36729" w:rsidRDefault="006426AA" w:rsidP="006426AA">
      <w:pPr>
        <w:jc w:val="both"/>
        <w:rPr>
          <w:rFonts w:ascii="Verdana" w:hAnsi="Verdana"/>
        </w:rPr>
      </w:pPr>
      <w:r w:rsidRPr="00EF4E96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 xml:space="preserve">, že </w:t>
      </w:r>
      <w:r w:rsidRPr="006F0B82">
        <w:rPr>
          <w:rFonts w:ascii="Verdana" w:hAnsi="Verdana"/>
        </w:rPr>
        <w:t>pro účely provádění stavebních prací, které jsou předmětem zadávané veřejné zakázky, disponuje ná</w:t>
      </w:r>
      <w:r>
        <w:rPr>
          <w:rFonts w:ascii="Verdana" w:hAnsi="Verdana"/>
        </w:rPr>
        <w:t>sledujícím technickým vybavením</w:t>
      </w:r>
      <w:r w:rsidRPr="00D36729">
        <w:rPr>
          <w:rFonts w:ascii="Verdana" w:hAnsi="Verdan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4"/>
        <w:gridCol w:w="1120"/>
        <w:gridCol w:w="1500"/>
        <w:gridCol w:w="946"/>
        <w:gridCol w:w="1271"/>
        <w:gridCol w:w="1142"/>
        <w:gridCol w:w="1259"/>
      </w:tblGrid>
      <w:tr w:rsidR="006426AA" w:rsidRPr="00D36729" w14:paraId="3474B502" w14:textId="77777777" w:rsidTr="000B40D3">
        <w:trPr>
          <w:trHeight w:val="388"/>
        </w:trPr>
        <w:tc>
          <w:tcPr>
            <w:tcW w:w="82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57D020E" w14:textId="77777777" w:rsidR="006426AA" w:rsidRPr="00D36729" w:rsidRDefault="006426AA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</w:rPr>
              <w:t>Požadované zařízení</w:t>
            </w:r>
          </w:p>
        </w:tc>
        <w:tc>
          <w:tcPr>
            <w:tcW w:w="4173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C4D037" w14:textId="77777777" w:rsidR="006426AA" w:rsidRPr="006F0B82" w:rsidRDefault="006426AA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Dodavatelem nabídnuté zařízení</w:t>
            </w:r>
          </w:p>
        </w:tc>
      </w:tr>
      <w:tr w:rsidR="006426AA" w:rsidRPr="00D36729" w14:paraId="2747BED2" w14:textId="77777777" w:rsidTr="000B40D3">
        <w:trPr>
          <w:trHeight w:val="388"/>
        </w:trPr>
        <w:tc>
          <w:tcPr>
            <w:tcW w:w="8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50DE32" w14:textId="77777777" w:rsidR="006426AA" w:rsidRPr="00D36729" w:rsidRDefault="006426AA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</w:p>
        </w:tc>
        <w:tc>
          <w:tcPr>
            <w:tcW w:w="6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692783" w14:textId="77777777" w:rsidR="006426AA" w:rsidRPr="00D36729" w:rsidRDefault="006426AA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  <w:spacing w:val="-6"/>
              </w:rPr>
              <w:t>Typ /Model</w:t>
            </w:r>
          </w:p>
        </w:tc>
        <w:tc>
          <w:tcPr>
            <w:tcW w:w="8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1DB676" w14:textId="77777777" w:rsidR="006426AA" w:rsidRPr="00D36729" w:rsidRDefault="006426AA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Výrobní číslo</w:t>
            </w:r>
          </w:p>
        </w:tc>
        <w:tc>
          <w:tcPr>
            <w:tcW w:w="5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EDBFF6" w14:textId="77777777" w:rsidR="006426AA" w:rsidRPr="006F0B82" w:rsidRDefault="006426AA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Rok výroby</w:t>
            </w:r>
          </w:p>
        </w:tc>
        <w:tc>
          <w:tcPr>
            <w:tcW w:w="7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E9F3D8" w14:textId="77777777" w:rsidR="006426AA" w:rsidRPr="006F0B82" w:rsidRDefault="006426AA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Technické parametry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C7724" w14:textId="77777777" w:rsidR="006426AA" w:rsidRPr="006F0B82" w:rsidDel="00E4519B" w:rsidRDefault="006426AA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Vlastní (V) nebo nevlastní (N)</w:t>
            </w:r>
          </w:p>
        </w:tc>
        <w:tc>
          <w:tcPr>
            <w:tcW w:w="7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B37977" w14:textId="77777777" w:rsidR="006426AA" w:rsidRPr="006F0B82" w:rsidRDefault="006426AA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Splňuje vnitřní předpis SŽ V3 (ANO/NE)</w:t>
            </w:r>
          </w:p>
        </w:tc>
      </w:tr>
      <w:tr w:rsidR="006426AA" w:rsidRPr="00D36729" w14:paraId="349D039C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227066198"/>
            <w:placeholder>
              <w:docPart w:val="584D6F6004CF45D9970F833BE485CAA6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704A0C" w14:textId="77777777" w:rsidR="006426AA" w:rsidRPr="00D36729" w:rsidRDefault="006426AA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53399408"/>
            <w:placeholder>
              <w:docPart w:val="59F24E96CCDA4B9BAAA9F04E88884680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D553FA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67101281"/>
            <w:placeholder>
              <w:docPart w:val="59F24E96CCDA4B9BAAA9F04E88884680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3F035857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51375586"/>
            <w:placeholder>
              <w:docPart w:val="59F24E96CCDA4B9BAAA9F04E88884680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60D61F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556538311"/>
            <w:placeholder>
              <w:docPart w:val="59F24E96CCDA4B9BAAA9F04E88884680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035F44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319783916"/>
            <w:placeholder>
              <w:docPart w:val="300D39C077204FE8A9988F139F89DB7E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06AA538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367491063"/>
            <w:placeholder>
              <w:docPart w:val="3BCD2127F28E4C248216CD2EB2FDBFF2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51364D" w14:textId="77777777" w:rsidR="006426AA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426AA" w:rsidRPr="00D36729" w14:paraId="1A0F2F89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517769932"/>
            <w:placeholder>
              <w:docPart w:val="4344D81F3D4443EE9469B94FF0516ECA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A05722" w14:textId="77777777" w:rsidR="006426AA" w:rsidRPr="00D36729" w:rsidRDefault="006426AA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780488699"/>
            <w:placeholder>
              <w:docPart w:val="59F24E96CCDA4B9BAAA9F04E88884680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503B7690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25330301"/>
            <w:placeholder>
              <w:docPart w:val="59F24E96CCDA4B9BAAA9F04E88884680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14404988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56739795"/>
            <w:placeholder>
              <w:docPart w:val="59F24E96CCDA4B9BAAA9F04E88884680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51AA5F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5470659"/>
            <w:placeholder>
              <w:docPart w:val="59F24E96CCDA4B9BAAA9F04E88884680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01A853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51186137"/>
            <w:placeholder>
              <w:docPart w:val="B335160C0EBF4F00AB692DD9CB343CE2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A33945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17094643"/>
            <w:placeholder>
              <w:docPart w:val="FE61012CFCA54C26839F9B7F14E4C664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D8C51F" w14:textId="77777777" w:rsidR="006426AA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426AA" w:rsidRPr="00D36729" w14:paraId="1B328BA2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642115014"/>
            <w:placeholder>
              <w:docPart w:val="32E4B24B82D341ABB3B946D573301AAB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9F60E7" w14:textId="77777777" w:rsidR="006426AA" w:rsidRPr="00D36729" w:rsidRDefault="006426AA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83678462"/>
            <w:placeholder>
              <w:docPart w:val="59F24E96CCDA4B9BAAA9F04E88884680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55585C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66022326"/>
            <w:placeholder>
              <w:docPart w:val="59F24E96CCDA4B9BAAA9F04E88884680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2B7E1C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953630847"/>
            <w:placeholder>
              <w:docPart w:val="59F24E96CCDA4B9BAAA9F04E88884680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91FD53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956023293"/>
            <w:placeholder>
              <w:docPart w:val="59F24E96CCDA4B9BAAA9F04E88884680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B00416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958996485"/>
            <w:placeholder>
              <w:docPart w:val="01399D86545345C5985E7C137EA66F99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999CE7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48533878"/>
            <w:placeholder>
              <w:docPart w:val="EDD6805B32F5471BB452A55B600E9F9D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252CC0" w14:textId="77777777" w:rsidR="006426AA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426AA" w:rsidRPr="00D36729" w14:paraId="5DF273DB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404674689"/>
            <w:placeholder>
              <w:docPart w:val="6071673923D348EE8A2FF4A9A3348FF3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237D12" w14:textId="77777777" w:rsidR="006426AA" w:rsidRPr="00D36729" w:rsidRDefault="006426AA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14751223"/>
            <w:placeholder>
              <w:docPart w:val="F26528E7ACFC4BD2AEDA7E1899AFCB42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8216B8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53959761"/>
            <w:placeholder>
              <w:docPart w:val="F26528E7ACFC4BD2AEDA7E1899AFCB42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AE825B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89027209"/>
            <w:placeholder>
              <w:docPart w:val="F26528E7ACFC4BD2AEDA7E1899AFCB42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CBE462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563223565"/>
            <w:placeholder>
              <w:docPart w:val="F26528E7ACFC4BD2AEDA7E1899AFCB42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0538E1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064603368"/>
            <w:placeholder>
              <w:docPart w:val="54277F3EF1FC4B669C432D3B45D69C62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63C8D6" w14:textId="77777777" w:rsidR="006426AA" w:rsidRPr="00D36729" w:rsidRDefault="006426AA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65321683"/>
            <w:placeholder>
              <w:docPart w:val="BC2D7DEE9E0040A681A8821FCFD41FEF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1C7CF5" w14:textId="77777777" w:rsidR="006426AA" w:rsidRDefault="006426AA" w:rsidP="000B40D3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426AA" w:rsidRPr="00D36729" w14:paraId="588EA4DB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2138326098"/>
            <w:placeholder>
              <w:docPart w:val="163C5CDD55844138AD92A410968CA086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5382E2" w14:textId="77777777" w:rsidR="006426AA" w:rsidRPr="00D36729" w:rsidRDefault="006426AA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581097557"/>
            <w:placeholder>
              <w:docPart w:val="F26528E7ACFC4BD2AEDA7E1899AFCB42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D0E846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70603387"/>
            <w:placeholder>
              <w:docPart w:val="F26528E7ACFC4BD2AEDA7E1899AFCB42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6BACE9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541209219"/>
            <w:placeholder>
              <w:docPart w:val="F26528E7ACFC4BD2AEDA7E1899AFCB42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D51434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950075353"/>
            <w:placeholder>
              <w:docPart w:val="F26528E7ACFC4BD2AEDA7E1899AFCB42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4D327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208642010"/>
            <w:placeholder>
              <w:docPart w:val="1FEE2A13643149CB9D863BE9B467ACAD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D544DB" w14:textId="77777777" w:rsidR="006426AA" w:rsidRPr="00D36729" w:rsidRDefault="006426AA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635319255"/>
            <w:placeholder>
              <w:docPart w:val="997E681FC38A4A8D9D84B6BCAA0BBF83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BF3631" w14:textId="77777777" w:rsidR="006426AA" w:rsidRDefault="006426AA" w:rsidP="000B40D3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426AA" w:rsidRPr="00D36729" w14:paraId="6B4A892F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988221591"/>
            <w:placeholder>
              <w:docPart w:val="62058080D5D545D680C027C20B7A165F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574218" w14:textId="77777777" w:rsidR="006426AA" w:rsidRPr="00D36729" w:rsidRDefault="006426AA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009991521"/>
            <w:placeholder>
              <w:docPart w:val="F26528E7ACFC4BD2AEDA7E1899AFCB42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58F7911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56169876"/>
            <w:placeholder>
              <w:docPart w:val="F26528E7ACFC4BD2AEDA7E1899AFCB42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C24862D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550602090"/>
            <w:placeholder>
              <w:docPart w:val="F26528E7ACFC4BD2AEDA7E1899AFCB42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03C2FB5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667944442"/>
            <w:placeholder>
              <w:docPart w:val="F26528E7ACFC4BD2AEDA7E1899AFCB42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FFF17E8" w14:textId="77777777" w:rsidR="006426AA" w:rsidRPr="00D36729" w:rsidRDefault="006426AA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615798734"/>
            <w:placeholder>
              <w:docPart w:val="AB95C118DAC942FF9CE0B6128082C88B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845015C" w14:textId="77777777" w:rsidR="006426AA" w:rsidRPr="00D36729" w:rsidRDefault="006426AA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863429245"/>
            <w:placeholder>
              <w:docPart w:val="AEF2EA748FBC464891E2C2060A51A7D0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A521DB5" w14:textId="77777777" w:rsidR="006426AA" w:rsidRDefault="006426AA" w:rsidP="000B40D3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257DC783" w14:textId="77777777" w:rsidR="006426AA" w:rsidRPr="00D36729" w:rsidRDefault="006426AA" w:rsidP="006426AA">
      <w:pPr>
        <w:rPr>
          <w:rFonts w:ascii="Verdana" w:hAnsi="Verdana"/>
          <w:i/>
        </w:rPr>
      </w:pPr>
    </w:p>
    <w:p w14:paraId="655BB4BE" w14:textId="77777777" w:rsidR="006426AA" w:rsidRDefault="006426AA" w:rsidP="006426AA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výpis z majetkové evidence nebo smlouva (min. o smlouvě budoucí)</w:t>
      </w:r>
    </w:p>
    <w:p w14:paraId="094B2DB3" w14:textId="7CFB50D5" w:rsidR="006426AA" w:rsidRDefault="006426AA" w:rsidP="004345FC">
      <w:pPr>
        <w:pStyle w:val="Textbezslovn"/>
        <w:tabs>
          <w:tab w:val="left" w:pos="851"/>
        </w:tabs>
      </w:pPr>
      <w:r w:rsidRPr="00B710D5">
        <w:t xml:space="preserve">Protokol o provedení provozní zkoušky jednotlivého konkrétního stroje nebo čestné prohlášení ve smyslu čl. </w:t>
      </w:r>
      <w:r w:rsidRPr="004345FC">
        <w:t>19.3. Výzvy</w:t>
      </w:r>
      <w:r>
        <w:t xml:space="preserve"> k podání nabídky </w:t>
      </w:r>
      <w:r w:rsidRPr="00B710D5">
        <w:t xml:space="preserve">(požadováno u strojů, jež se řídí </w:t>
      </w:r>
      <w:r>
        <w:t>vnitřním předpisem SŽ V3</w:t>
      </w:r>
      <w:r w:rsidRPr="00B710D5">
        <w:t>)</w:t>
      </w:r>
    </w:p>
    <w:p w14:paraId="38C0616B" w14:textId="32FF4557" w:rsidR="00402144" w:rsidRPr="00402144" w:rsidRDefault="00402144" w:rsidP="004345FC">
      <w:r>
        <w:br w:type="page"/>
      </w:r>
    </w:p>
    <w:p w14:paraId="150BEA1C" w14:textId="6D06F5F8" w:rsidR="00D339E2" w:rsidRDefault="00B84CB4" w:rsidP="00D339E2">
      <w:pPr>
        <w:pStyle w:val="Nadpisbezsl1-1"/>
      </w:pPr>
      <w:bookmarkStart w:id="15" w:name="_Toc231892003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10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606A8E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606A8E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92B6A" w14:textId="77777777" w:rsidR="00606A8E" w:rsidRDefault="00606A8E" w:rsidP="00962258">
      <w:pPr>
        <w:spacing w:after="0" w:line="240" w:lineRule="auto"/>
      </w:pPr>
      <w:r>
        <w:separator/>
      </w:r>
    </w:p>
  </w:endnote>
  <w:endnote w:type="continuationSeparator" w:id="0">
    <w:p w14:paraId="2857784D" w14:textId="77777777" w:rsidR="00606A8E" w:rsidRDefault="00606A8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08BF53CC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3F171724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E3AD2" w14:textId="77777777" w:rsidR="00606A8E" w:rsidRDefault="00606A8E" w:rsidP="00962258">
      <w:pPr>
        <w:spacing w:after="0" w:line="240" w:lineRule="auto"/>
      </w:pPr>
      <w:r>
        <w:separator/>
      </w:r>
    </w:p>
  </w:footnote>
  <w:footnote w:type="continuationSeparator" w:id="0">
    <w:p w14:paraId="177D4733" w14:textId="77777777" w:rsidR="00606A8E" w:rsidRDefault="00606A8E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722D33" w14:textId="77777777" w:rsidR="004B5691" w:rsidRPr="00263E49" w:rsidRDefault="004B5691" w:rsidP="004B5691">
      <w:pPr>
        <w:pStyle w:val="Textpoznpodarou"/>
        <w:rPr>
          <w:sz w:val="16"/>
          <w:szCs w:val="22"/>
        </w:rPr>
      </w:pPr>
      <w:r w:rsidRPr="00263E49">
        <w:rPr>
          <w:rStyle w:val="Znakapoznpodarou"/>
          <w:sz w:val="16"/>
          <w:szCs w:val="22"/>
        </w:rPr>
        <w:footnoteRef/>
      </w:r>
      <w:r w:rsidRPr="00263E49">
        <w:rPr>
          <w:sz w:val="16"/>
          <w:szCs w:val="22"/>
        </w:rPr>
        <w:t xml:space="preserve"> Vyplňte ANO nebo NE. V návaznosti na § 6 Zákona č. 297/2016 Sb. o službách vytvářejících důvěru pro elektronické transakce je v případě elektronického podpisu nutné použít pouze zaručený elektronický podpis založený na kvalifikovaném certifikátu pro elektronický podpis nebo kvalifikovaný elektronický podpis.</w:t>
      </w:r>
    </w:p>
  </w:footnote>
  <w:footnote w:id="3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4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5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6">
    <w:p w14:paraId="4E1221BC" w14:textId="42384AAE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V případě, že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je zahraničním dodavatelem a dokládá obrat v</w:t>
      </w:r>
      <w:r w:rsidR="00C27859" w:rsidRPr="00EF4E96">
        <w:rPr>
          <w:rFonts w:ascii="Verdana" w:hAnsi="Verdana"/>
          <w:sz w:val="16"/>
          <w:szCs w:val="16"/>
        </w:rPr>
        <w:t> </w:t>
      </w:r>
      <w:r w:rsidRPr="00EF4E96">
        <w:rPr>
          <w:rFonts w:ascii="Verdana" w:hAnsi="Verdana"/>
          <w:sz w:val="16"/>
          <w:szCs w:val="16"/>
        </w:rPr>
        <w:t>EUR</w:t>
      </w:r>
      <w:r w:rsidR="00C27859" w:rsidRPr="00EF4E96">
        <w:rPr>
          <w:rFonts w:ascii="Verdana" w:hAnsi="Verdana"/>
          <w:sz w:val="16"/>
          <w:szCs w:val="16"/>
        </w:rPr>
        <w:t>.</w:t>
      </w:r>
    </w:p>
  </w:footnote>
  <w:footnote w:id="7">
    <w:p w14:paraId="28A505D6" w14:textId="0ED13402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uvede kurz použitý pro přepočet obratu z EUR na Kč. Pro přepočet z cizí měny na CZK použije poslední čtvrtletní průměrný kurz devizového trhu příslušné měny k CZK stanovený a zveřejněný ČNB ke dni zahájení zadávacího řízení.</w:t>
      </w:r>
    </w:p>
  </w:footnote>
  <w:footnote w:id="8">
    <w:p w14:paraId="5D1E54E2" w14:textId="77777777" w:rsidR="006426AA" w:rsidRPr="00EF4E96" w:rsidRDefault="006426AA" w:rsidP="006426AA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9">
    <w:p w14:paraId="6FAB442E" w14:textId="77777777" w:rsidR="006426AA" w:rsidRPr="00EF4E96" w:rsidRDefault="006426AA" w:rsidP="006426AA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10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B09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2EC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D7C6C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144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45FC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5691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36E4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5EC0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A8E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26AA"/>
    <w:rsid w:val="0064673D"/>
    <w:rsid w:val="006541C7"/>
    <w:rsid w:val="00655976"/>
    <w:rsid w:val="0065610E"/>
    <w:rsid w:val="00660AD3"/>
    <w:rsid w:val="00660BEB"/>
    <w:rsid w:val="0066235E"/>
    <w:rsid w:val="00665F2C"/>
    <w:rsid w:val="006668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36B2F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0525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A76D9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083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0DB1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6B7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0E0B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7AF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2C43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  <w:style w:type="paragraph" w:customStyle="1" w:styleId="text-3mezera">
    <w:name w:val="text - 3 mezera"/>
    <w:basedOn w:val="Normln"/>
    <w:rsid w:val="004B5691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D830D3C3604A0B9D4622A9B238A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A1023-41F2-4D90-8BB4-C977E9EEA151}"/>
      </w:docPartPr>
      <w:docPartBody>
        <w:p w:rsidR="00374734" w:rsidRDefault="00E27588" w:rsidP="00E27588">
          <w:pPr>
            <w:pStyle w:val="01D830D3C3604A0B9D4622A9B238A101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4CB930CAB544B99C6DA5A6DE116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37D54D-0884-4870-A9FE-8E4E90F8E25B}"/>
      </w:docPartPr>
      <w:docPartBody>
        <w:p w:rsidR="00374734" w:rsidRDefault="00E27588" w:rsidP="00E27588">
          <w:pPr>
            <w:pStyle w:val="5E4CB930CAB544B99C6DA5A6DE116FB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8814A8204CB4E2B96C63DE241CC19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62C03-751D-48C1-88E0-51F234FAEB0A}"/>
      </w:docPartPr>
      <w:docPartBody>
        <w:p w:rsidR="00374734" w:rsidRDefault="00E27588" w:rsidP="00E27588">
          <w:pPr>
            <w:pStyle w:val="E8814A8204CB4E2B96C63DE241CC1963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0223890D67348F8B755B163E8331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74863-F6E7-495D-AD1E-FCF053C54D1E}"/>
      </w:docPartPr>
      <w:docPartBody>
        <w:p w:rsidR="00374734" w:rsidRDefault="00E27588" w:rsidP="00E27588">
          <w:pPr>
            <w:pStyle w:val="F0223890D67348F8B755B163E8331B6C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4A40BE0B0BE4E9C80629C011E10C9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A4BD9-26FB-4D71-89C7-6BFB880D8046}"/>
      </w:docPartPr>
      <w:docPartBody>
        <w:p w:rsidR="00374734" w:rsidRDefault="00E27588" w:rsidP="00E27588">
          <w:pPr>
            <w:pStyle w:val="44A40BE0B0BE4E9C80629C011E10C9A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DD92709007940F984FD98E15939C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49356-D5C9-4B4D-81D3-730D7ED8C45C}"/>
      </w:docPartPr>
      <w:docPartBody>
        <w:p w:rsidR="00374734" w:rsidRDefault="00E27588" w:rsidP="00E27588">
          <w:pPr>
            <w:pStyle w:val="BDD92709007940F984FD98E15939C866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45634E01B6044FE81FD94811BFA95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D1D49-B393-42B9-AD53-3D40E96A40AE}"/>
      </w:docPartPr>
      <w:docPartBody>
        <w:p w:rsidR="00374734" w:rsidRDefault="00E27588" w:rsidP="00E27588">
          <w:pPr>
            <w:pStyle w:val="345634E01B6044FE81FD94811BFA95D8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C13502801345FE90F79E76AE8A4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AF826D-C6E0-4BE9-9735-563F1DDB4729}"/>
      </w:docPartPr>
      <w:docPartBody>
        <w:p w:rsidR="00374734" w:rsidRDefault="00E27588" w:rsidP="00E27588">
          <w:pPr>
            <w:pStyle w:val="1EC13502801345FE90F79E76AE8A4B02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ACE2DA58E754C649A53C259DCF777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4271D-CD0B-4728-9D53-160319207881}"/>
      </w:docPartPr>
      <w:docPartBody>
        <w:p w:rsidR="00374734" w:rsidRDefault="00E27588" w:rsidP="00E27588">
          <w:pPr>
            <w:pStyle w:val="6ACE2DA58E754C649A53C259DCF7777E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0BDFECB9CF6045B8B150D8C82D79E4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EB9D32-F160-471F-9B5E-C9E9F1FF8961}"/>
      </w:docPartPr>
      <w:docPartBody>
        <w:p w:rsidR="008500E1" w:rsidRDefault="00ED3F9D" w:rsidP="00ED3F9D">
          <w:pPr>
            <w:pStyle w:val="0BDFECB9CF6045B8B150D8C82D79E4A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F017C231E4306B11E1A660380D3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54BD35-7353-4CB7-B6F3-AEE09C23A9F0}"/>
      </w:docPartPr>
      <w:docPartBody>
        <w:p w:rsidR="008500E1" w:rsidRDefault="00ED3F9D" w:rsidP="00ED3F9D">
          <w:pPr>
            <w:pStyle w:val="DB7F017C231E4306B11E1A660380D3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0E0AF137E044D6A7F9CB1324BA5E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BDB96A-E85A-423A-9517-8EE5F850F1CF}"/>
      </w:docPartPr>
      <w:docPartBody>
        <w:p w:rsidR="008500E1" w:rsidRDefault="00ED3F9D" w:rsidP="00ED3F9D">
          <w:pPr>
            <w:pStyle w:val="BA0E0AF137E044D6A7F9CB1324BA5EE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7C7692B8D034DB5985FC34CE5E4C6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5BADBD-AD6C-464C-B452-8C4A4E50AAA8}"/>
      </w:docPartPr>
      <w:docPartBody>
        <w:p w:rsidR="008500E1" w:rsidRDefault="00ED3F9D" w:rsidP="00ED3F9D">
          <w:pPr>
            <w:pStyle w:val="E7C7692B8D034DB5985FC34CE5E4C67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84D6F6004CF45D9970F833BE485CA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540E6C-9DDA-4505-8631-1E58B1F3104C}"/>
      </w:docPartPr>
      <w:docPartBody>
        <w:p w:rsidR="00EE784A" w:rsidRDefault="00AD4615" w:rsidP="00AD4615">
          <w:pPr>
            <w:pStyle w:val="584D6F6004CF45D9970F833BE485CAA6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9F24E96CCDA4B9BAAA9F04E888846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32B153-8F4A-4370-B0F5-55123DD6B9C6}"/>
      </w:docPartPr>
      <w:docPartBody>
        <w:p w:rsidR="00EE784A" w:rsidRDefault="00AD4615" w:rsidP="00AD4615">
          <w:pPr>
            <w:pStyle w:val="59F24E96CCDA4B9BAAA9F04E88884680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00D39C077204FE8A9988F139F89DB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B8904A-92C5-4ACC-884F-AAFE1EFE9666}"/>
      </w:docPartPr>
      <w:docPartBody>
        <w:p w:rsidR="00EE784A" w:rsidRDefault="00AD4615" w:rsidP="00AD4615">
          <w:pPr>
            <w:pStyle w:val="300D39C077204FE8A9988F139F89DB7E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BCD2127F28E4C248216CD2EB2FDBF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8C7A8E-358D-4E08-913E-0DB8A7255B2D}"/>
      </w:docPartPr>
      <w:docPartBody>
        <w:p w:rsidR="00EE784A" w:rsidRDefault="00AD4615" w:rsidP="00AD4615">
          <w:pPr>
            <w:pStyle w:val="3BCD2127F28E4C248216CD2EB2FDBFF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344D81F3D4443EE9469B94FF0516E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49A2CC-D4B8-4983-867F-74E0C10C7959}"/>
      </w:docPartPr>
      <w:docPartBody>
        <w:p w:rsidR="00EE784A" w:rsidRDefault="00AD4615" w:rsidP="00AD4615">
          <w:pPr>
            <w:pStyle w:val="4344D81F3D4443EE9469B94FF0516ECA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335160C0EBF4F00AB692DD9CB343C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00444C-6C35-4924-8C0A-DE853E22CC9F}"/>
      </w:docPartPr>
      <w:docPartBody>
        <w:p w:rsidR="00EE784A" w:rsidRDefault="00AD4615" w:rsidP="00AD4615">
          <w:pPr>
            <w:pStyle w:val="B335160C0EBF4F00AB692DD9CB343CE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E61012CFCA54C26839F9B7F14E4C6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64F9B3-7B54-409E-B058-97F9AF42D5B4}"/>
      </w:docPartPr>
      <w:docPartBody>
        <w:p w:rsidR="00EE784A" w:rsidRDefault="00AD4615" w:rsidP="00AD4615">
          <w:pPr>
            <w:pStyle w:val="FE61012CFCA54C26839F9B7F14E4C664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2E4B24B82D341ABB3B946D573301A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161FD2-4545-4D0D-BD3C-78DBBE62A55D}"/>
      </w:docPartPr>
      <w:docPartBody>
        <w:p w:rsidR="00EE784A" w:rsidRDefault="00AD4615" w:rsidP="00AD4615">
          <w:pPr>
            <w:pStyle w:val="32E4B24B82D341ABB3B946D573301AAB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1399D86545345C5985E7C137EA66F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46D9-FEBB-4397-B7C6-7FB7931CA843}"/>
      </w:docPartPr>
      <w:docPartBody>
        <w:p w:rsidR="00EE784A" w:rsidRDefault="00AD4615" w:rsidP="00AD4615">
          <w:pPr>
            <w:pStyle w:val="01399D86545345C5985E7C137EA66F99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DD6805B32F5471BB452A55B600E9F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5FE898-9CE4-47C2-84E9-68A254390311}"/>
      </w:docPartPr>
      <w:docPartBody>
        <w:p w:rsidR="00EE784A" w:rsidRDefault="00AD4615" w:rsidP="00AD4615">
          <w:pPr>
            <w:pStyle w:val="EDD6805B32F5471BB452A55B600E9F9D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071673923D348EE8A2FF4A9A3348F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AF6537-2913-46F7-8CCF-334EE044FB97}"/>
      </w:docPartPr>
      <w:docPartBody>
        <w:p w:rsidR="00EE784A" w:rsidRDefault="00AD4615" w:rsidP="00AD4615">
          <w:pPr>
            <w:pStyle w:val="6071673923D348EE8A2FF4A9A3348FF3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26528E7ACFC4BD2AEDA7E1899AFCB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528529-0165-42EE-9DFA-CFFAFA5E1D04}"/>
      </w:docPartPr>
      <w:docPartBody>
        <w:p w:rsidR="00EE784A" w:rsidRDefault="00AD4615" w:rsidP="00AD4615">
          <w:pPr>
            <w:pStyle w:val="F26528E7ACFC4BD2AEDA7E1899AFCB4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4277F3EF1FC4B669C432D3B45D69C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DC203-ED9C-45C5-B035-F73C2DE219C3}"/>
      </w:docPartPr>
      <w:docPartBody>
        <w:p w:rsidR="00EE784A" w:rsidRDefault="00AD4615" w:rsidP="00AD4615">
          <w:pPr>
            <w:pStyle w:val="54277F3EF1FC4B669C432D3B45D69C6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C2D7DEE9E0040A681A8821FCFD41F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283A64-07B7-47D5-8F85-4BAC3AEA74F4}"/>
      </w:docPartPr>
      <w:docPartBody>
        <w:p w:rsidR="00EE784A" w:rsidRDefault="00AD4615" w:rsidP="00AD4615">
          <w:pPr>
            <w:pStyle w:val="BC2D7DEE9E0040A681A8821FCFD41FEF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63C5CDD55844138AD92A410968CA0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7DD1DC9-683F-45D7-A864-C16A607C81D4}"/>
      </w:docPartPr>
      <w:docPartBody>
        <w:p w:rsidR="00EE784A" w:rsidRDefault="00AD4615" w:rsidP="00AD4615">
          <w:pPr>
            <w:pStyle w:val="163C5CDD55844138AD92A410968CA086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FEE2A13643149CB9D863BE9B467AC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5CB439-66E0-4AB0-8226-0238A388F47E}"/>
      </w:docPartPr>
      <w:docPartBody>
        <w:p w:rsidR="00EE784A" w:rsidRDefault="00AD4615" w:rsidP="00AD4615">
          <w:pPr>
            <w:pStyle w:val="1FEE2A13643149CB9D863BE9B467ACAD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997E681FC38A4A8D9D84B6BCAA0BBF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BE2C0A-286A-42E4-A059-2E83405A6025}"/>
      </w:docPartPr>
      <w:docPartBody>
        <w:p w:rsidR="00EE784A" w:rsidRDefault="00AD4615" w:rsidP="00AD4615">
          <w:pPr>
            <w:pStyle w:val="997E681FC38A4A8D9D84B6BCAA0BBF83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2058080D5D545D680C027C20B7A16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7342DF-FF4C-4BCA-82DE-B2C7F141C972}"/>
      </w:docPartPr>
      <w:docPartBody>
        <w:p w:rsidR="00EE784A" w:rsidRDefault="00AD4615" w:rsidP="00AD4615">
          <w:pPr>
            <w:pStyle w:val="62058080D5D545D680C027C20B7A165F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AB95C118DAC942FF9CE0B6128082C8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469258-B432-42F3-905C-E0413701BAA5}"/>
      </w:docPartPr>
      <w:docPartBody>
        <w:p w:rsidR="00EE784A" w:rsidRDefault="00AD4615" w:rsidP="00AD4615">
          <w:pPr>
            <w:pStyle w:val="AB95C118DAC942FF9CE0B6128082C88B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AEF2EA748FBC464891E2C2060A51A7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333F9A-5248-41C4-81C8-46D3118EE643}"/>
      </w:docPartPr>
      <w:docPartBody>
        <w:p w:rsidR="00EE784A" w:rsidRDefault="00AD4615" w:rsidP="00AD4615">
          <w:pPr>
            <w:pStyle w:val="AEF2EA748FBC464891E2C2060A51A7D0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C55616235C8A4E0B85D60272B4B346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69DD52-6520-4157-9ECF-5D7822DA92CF}"/>
      </w:docPartPr>
      <w:docPartBody>
        <w:p w:rsidR="00EC1DEA" w:rsidRDefault="007C0B5D" w:rsidP="007C0B5D">
          <w:pPr>
            <w:pStyle w:val="C55616235C8A4E0B85D60272B4B3460E"/>
          </w:pPr>
          <w:r w:rsidRPr="00E8059B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2309A8"/>
    <w:rsid w:val="002450A8"/>
    <w:rsid w:val="002479B1"/>
    <w:rsid w:val="00374734"/>
    <w:rsid w:val="00376800"/>
    <w:rsid w:val="0045525D"/>
    <w:rsid w:val="004B48D8"/>
    <w:rsid w:val="00581789"/>
    <w:rsid w:val="00592296"/>
    <w:rsid w:val="0066682C"/>
    <w:rsid w:val="006B7641"/>
    <w:rsid w:val="006C6A0E"/>
    <w:rsid w:val="007277E7"/>
    <w:rsid w:val="00746B38"/>
    <w:rsid w:val="007C0B5D"/>
    <w:rsid w:val="007C641A"/>
    <w:rsid w:val="008211BB"/>
    <w:rsid w:val="00836B2F"/>
    <w:rsid w:val="008500E1"/>
    <w:rsid w:val="00925D65"/>
    <w:rsid w:val="00AC4100"/>
    <w:rsid w:val="00AD4615"/>
    <w:rsid w:val="00B50DB1"/>
    <w:rsid w:val="00BC73A3"/>
    <w:rsid w:val="00C74C99"/>
    <w:rsid w:val="00CD0DBE"/>
    <w:rsid w:val="00CF089C"/>
    <w:rsid w:val="00E10778"/>
    <w:rsid w:val="00E16E5B"/>
    <w:rsid w:val="00E27588"/>
    <w:rsid w:val="00E6073F"/>
    <w:rsid w:val="00EB57AF"/>
    <w:rsid w:val="00EC1DEA"/>
    <w:rsid w:val="00ED3F9D"/>
    <w:rsid w:val="00EE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C0B5D"/>
    <w:rPr>
      <w:color w:val="808080"/>
    </w:rPr>
  </w:style>
  <w:style w:type="paragraph" w:customStyle="1" w:styleId="01D830D3C3604A0B9D4622A9B238A101">
    <w:name w:val="01D830D3C3604A0B9D4622A9B238A101"/>
    <w:rsid w:val="002479B1"/>
  </w:style>
  <w:style w:type="paragraph" w:customStyle="1" w:styleId="5E4CB930CAB544B99C6DA5A6DE116FBF">
    <w:name w:val="5E4CB930CAB544B99C6DA5A6DE116FBF"/>
    <w:rsid w:val="002479B1"/>
  </w:style>
  <w:style w:type="paragraph" w:customStyle="1" w:styleId="E8814A8204CB4E2B96C63DE241CC1963">
    <w:name w:val="E8814A8204CB4E2B96C63DE241CC1963"/>
    <w:rsid w:val="002479B1"/>
  </w:style>
  <w:style w:type="paragraph" w:customStyle="1" w:styleId="F0223890D67348F8B755B163E8331B6C">
    <w:name w:val="F0223890D67348F8B755B163E8331B6C"/>
    <w:rsid w:val="002479B1"/>
  </w:style>
  <w:style w:type="paragraph" w:customStyle="1" w:styleId="44A40BE0B0BE4E9C80629C011E10C9AF">
    <w:name w:val="44A40BE0B0BE4E9C80629C011E10C9AF"/>
    <w:rsid w:val="002479B1"/>
  </w:style>
  <w:style w:type="paragraph" w:customStyle="1" w:styleId="BDD92709007940F984FD98E15939C866">
    <w:name w:val="BDD92709007940F984FD98E15939C866"/>
    <w:rsid w:val="002479B1"/>
  </w:style>
  <w:style w:type="paragraph" w:customStyle="1" w:styleId="345634E01B6044FE81FD94811BFA95D8">
    <w:name w:val="345634E01B6044FE81FD94811BFA95D8"/>
    <w:rsid w:val="002479B1"/>
  </w:style>
  <w:style w:type="paragraph" w:customStyle="1" w:styleId="1EC13502801345FE90F79E76AE8A4B02">
    <w:name w:val="1EC13502801345FE90F79E76AE8A4B02"/>
    <w:rsid w:val="002479B1"/>
  </w:style>
  <w:style w:type="paragraph" w:customStyle="1" w:styleId="6ACE2DA58E754C649A53C259DCF7777E">
    <w:name w:val="6ACE2DA58E754C649A53C259DCF7777E"/>
    <w:rsid w:val="002479B1"/>
  </w:style>
  <w:style w:type="paragraph" w:customStyle="1" w:styleId="A96FE4367636458096E39FE8C4A510CD">
    <w:name w:val="A96FE4367636458096E39FE8C4A510CD"/>
    <w:rsid w:val="002450A8"/>
  </w:style>
  <w:style w:type="paragraph" w:customStyle="1" w:styleId="DFDF0DA563EE4E3FAFBB41A2F836638D">
    <w:name w:val="DFDF0DA563EE4E3FAFBB41A2F836638D"/>
    <w:rsid w:val="002450A8"/>
  </w:style>
  <w:style w:type="paragraph" w:customStyle="1" w:styleId="0E37945E2751455F937F86B0E056D2F2">
    <w:name w:val="0E37945E2751455F937F86B0E056D2F2"/>
    <w:rsid w:val="002450A8"/>
  </w:style>
  <w:style w:type="paragraph" w:customStyle="1" w:styleId="7C03006BB19A439CAE39F478359EC3AE">
    <w:name w:val="7C03006BB19A439CAE39F478359EC3AE"/>
    <w:rsid w:val="002450A8"/>
  </w:style>
  <w:style w:type="paragraph" w:customStyle="1" w:styleId="29702A461AD04D29B8AB754CCDFDC84E">
    <w:name w:val="29702A461AD04D29B8AB754CCDFDC84E"/>
    <w:rsid w:val="002450A8"/>
  </w:style>
  <w:style w:type="paragraph" w:customStyle="1" w:styleId="D1B2E8CEA4A74583903A98555A713CE4">
    <w:name w:val="D1B2E8CEA4A74583903A98555A713CE4"/>
    <w:rsid w:val="002450A8"/>
  </w:style>
  <w:style w:type="paragraph" w:customStyle="1" w:styleId="2986A86EEC87415ABDDFDC6BE2FD235D">
    <w:name w:val="2986A86EEC87415ABDDFDC6BE2FD235D"/>
    <w:rsid w:val="002450A8"/>
  </w:style>
  <w:style w:type="paragraph" w:customStyle="1" w:styleId="BFAE2B4BF24242B286ACFE024C42970C">
    <w:name w:val="BFAE2B4BF24242B286ACFE024C42970C"/>
    <w:rsid w:val="002450A8"/>
  </w:style>
  <w:style w:type="paragraph" w:customStyle="1" w:styleId="7FEA08C0BD5A4CF1ACA785DB0166978E">
    <w:name w:val="7FEA08C0BD5A4CF1ACA785DB0166978E"/>
    <w:rsid w:val="002450A8"/>
  </w:style>
  <w:style w:type="paragraph" w:customStyle="1" w:styleId="719440240F7A4B6F96B7D9DD815F64D9">
    <w:name w:val="719440240F7A4B6F96B7D9DD815F64D9"/>
    <w:rsid w:val="002450A8"/>
  </w:style>
  <w:style w:type="paragraph" w:customStyle="1" w:styleId="B3D878CB97054851AF5B72329E5C0182">
    <w:name w:val="B3D878CB97054851AF5B72329E5C0182"/>
    <w:rsid w:val="002450A8"/>
  </w:style>
  <w:style w:type="paragraph" w:customStyle="1" w:styleId="140F1F4F42AA4587B6013DF4833F23A1">
    <w:name w:val="140F1F4F42AA4587B6013DF4833F23A1"/>
    <w:rsid w:val="002450A8"/>
  </w:style>
  <w:style w:type="paragraph" w:customStyle="1" w:styleId="805DA9831A2B418ABA16AD33D1F02920">
    <w:name w:val="805DA9831A2B418ABA16AD33D1F02920"/>
    <w:rsid w:val="002450A8"/>
  </w:style>
  <w:style w:type="paragraph" w:customStyle="1" w:styleId="A7E9330A32D4422C881E3A8D762B0B31">
    <w:name w:val="A7E9330A32D4422C881E3A8D762B0B31"/>
    <w:rsid w:val="002450A8"/>
  </w:style>
  <w:style w:type="paragraph" w:customStyle="1" w:styleId="8D0988D4A92A4A3097CCBBD67E255099">
    <w:name w:val="8D0988D4A92A4A3097CCBBD67E255099"/>
    <w:rsid w:val="002450A8"/>
  </w:style>
  <w:style w:type="paragraph" w:customStyle="1" w:styleId="8C788F6F507D4D83BC718D7DABC29948">
    <w:name w:val="8C788F6F507D4D83BC718D7DABC29948"/>
    <w:rsid w:val="002450A8"/>
  </w:style>
  <w:style w:type="paragraph" w:customStyle="1" w:styleId="5FF584066F5F4F90AAA72CE64A87469B">
    <w:name w:val="5FF584066F5F4F90AAA72CE64A87469B"/>
    <w:rsid w:val="002450A8"/>
  </w:style>
  <w:style w:type="paragraph" w:customStyle="1" w:styleId="5EFB8116204D40B7969E1C682C7D6BD1">
    <w:name w:val="5EFB8116204D40B7969E1C682C7D6BD1"/>
    <w:rsid w:val="002450A8"/>
  </w:style>
  <w:style w:type="paragraph" w:customStyle="1" w:styleId="52FDE6A6D0AA4885A11783194E71B368">
    <w:name w:val="52FDE6A6D0AA4885A11783194E71B368"/>
    <w:rsid w:val="002450A8"/>
  </w:style>
  <w:style w:type="paragraph" w:customStyle="1" w:styleId="006FC3B25FCD442C84F9C10D1DFB733B">
    <w:name w:val="006FC3B25FCD442C84F9C10D1DFB733B"/>
    <w:rsid w:val="002450A8"/>
  </w:style>
  <w:style w:type="paragraph" w:customStyle="1" w:styleId="B0E12F8B5BAB42E68F6504FD637AA551">
    <w:name w:val="B0E12F8B5BAB42E68F6504FD637AA551"/>
    <w:rsid w:val="002450A8"/>
  </w:style>
  <w:style w:type="paragraph" w:customStyle="1" w:styleId="DE8BC9535E614A5EBFB9CD5298E1C115">
    <w:name w:val="DE8BC9535E614A5EBFB9CD5298E1C115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BD83AE7999EC4D158BAD9749B1D870F1">
    <w:name w:val="BD83AE7999EC4D158BAD9749B1D870F1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E7B2F2A2E0DF4B4191942103DA2980A1">
    <w:name w:val="E7B2F2A2E0DF4B4191942103DA2980A1"/>
    <w:rsid w:val="002450A8"/>
  </w:style>
  <w:style w:type="paragraph" w:customStyle="1" w:styleId="01D830D3C3604A0B9D4622A9B238A1011">
    <w:name w:val="01D830D3C3604A0B9D4622A9B238A10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1">
    <w:name w:val="5E4CB930CAB544B99C6DA5A6DE116FBF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1">
    <w:name w:val="E8814A8204CB4E2B96C63DE241CC1963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1">
    <w:name w:val="F0223890D67348F8B755B163E8331B6C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1">
    <w:name w:val="44A40BE0B0BE4E9C80629C011E10C9AF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1">
    <w:name w:val="BDD92709007940F984FD98E15939C866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1">
    <w:name w:val="345634E01B6044FE81FD94811BFA95D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1">
    <w:name w:val="1EC13502801345FE90F79E76AE8A4B0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1">
    <w:name w:val="6ACE2DA58E754C649A53C259DCF7777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1">
    <w:name w:val="A96FE4367636458096E39FE8C4A510C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1">
    <w:name w:val="DFDF0DA563EE4E3FAFBB41A2F836638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1">
    <w:name w:val="0E37945E2751455F937F86B0E056D2F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1">
    <w:name w:val="7C03006BB19A439CAE39F478359EC3A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1">
    <w:name w:val="29702A461AD04D29B8AB754CCDFDC84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1">
    <w:name w:val="D1B2E8CEA4A74583903A98555A713CE4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1">
    <w:name w:val="2986A86EEC87415ABDDFDC6BE2FD235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1">
    <w:name w:val="BFAE2B4BF24242B286ACFE024C42970C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1">
    <w:name w:val="7FEA08C0BD5A4CF1ACA785DB0166978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1">
    <w:name w:val="719440240F7A4B6F96B7D9DD815F64D9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1">
    <w:name w:val="B3D878CB97054851AF5B72329E5C018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1">
    <w:name w:val="140F1F4F42AA4587B6013DF4833F23A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1">
    <w:name w:val="805DA9831A2B418ABA16AD33D1F02920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1">
    <w:name w:val="A7E9330A32D4422C881E3A8D762B0B3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1">
    <w:name w:val="8D0988D4A92A4A3097CCBBD67E255099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1">
    <w:name w:val="8C788F6F507D4D83BC718D7DABC2994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1">
    <w:name w:val="5FF584066F5F4F90AAA72CE64A87469B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1">
    <w:name w:val="5EFB8116204D40B7969E1C682C7D6BD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1">
    <w:name w:val="52FDE6A6D0AA4885A11783194E71B36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1">
    <w:name w:val="006FC3B25FCD442C84F9C10D1DFB733B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1">
    <w:name w:val="DE8BC9535E614A5EBFB9CD5298E1C115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1">
    <w:name w:val="BD83AE7999EC4D158BAD9749B1D870F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1">
    <w:name w:val="E7B2F2A2E0DF4B4191942103DA2980A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2">
    <w:name w:val="A96FE4367636458096E39FE8C4A510C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2">
    <w:name w:val="DFDF0DA563EE4E3FAFBB41A2F836638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2">
    <w:name w:val="0E37945E2751455F937F86B0E056D2F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2">
    <w:name w:val="7C03006BB19A439CAE39F478359EC3A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2">
    <w:name w:val="29702A461AD04D29B8AB754CCDFDC84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2">
    <w:name w:val="D1B2E8CEA4A74583903A98555A713CE4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2">
    <w:name w:val="2986A86EEC87415ABDDFDC6BE2FD235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2">
    <w:name w:val="BFAE2B4BF24242B286ACFE024C42970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2">
    <w:name w:val="7FEA08C0BD5A4CF1ACA785DB0166978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2">
    <w:name w:val="719440240F7A4B6F96B7D9DD815F64D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2">
    <w:name w:val="B3D878CB97054851AF5B72329E5C018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2">
    <w:name w:val="140F1F4F42AA4587B6013DF4833F23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2">
    <w:name w:val="805DA9831A2B418ABA16AD33D1F02920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2">
    <w:name w:val="A7E9330A32D4422C881E3A8D762B0B3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2">
    <w:name w:val="8D0988D4A92A4A3097CCBBD67E25509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2">
    <w:name w:val="8C788F6F507D4D83BC718D7DABC2994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2">
    <w:name w:val="5FF584066F5F4F90AAA72CE64A87469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2">
    <w:name w:val="5EFB8116204D40B7969E1C682C7D6BD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2">
    <w:name w:val="52FDE6A6D0AA4885A11783194E71B36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2">
    <w:name w:val="006FC3B25FCD442C84F9C10D1DFB733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BDFECB9CF6045B8B150D8C82D79E4AF">
    <w:name w:val="0BDFECB9CF6045B8B150D8C82D79E4AF"/>
    <w:rsid w:val="00ED3F9D"/>
  </w:style>
  <w:style w:type="paragraph" w:customStyle="1" w:styleId="DB7F017C231E4306B11E1A660380D31E">
    <w:name w:val="DB7F017C231E4306B11E1A660380D31E"/>
    <w:rsid w:val="00ED3F9D"/>
  </w:style>
  <w:style w:type="paragraph" w:customStyle="1" w:styleId="BA0E0AF137E044D6A7F9CB1324BA5EE7">
    <w:name w:val="BA0E0AF137E044D6A7F9CB1324BA5EE7"/>
    <w:rsid w:val="00ED3F9D"/>
  </w:style>
  <w:style w:type="paragraph" w:customStyle="1" w:styleId="E7C7692B8D034DB5985FC34CE5E4C678">
    <w:name w:val="E7C7692B8D034DB5985FC34CE5E4C678"/>
    <w:rsid w:val="00ED3F9D"/>
  </w:style>
  <w:style w:type="paragraph" w:customStyle="1" w:styleId="584D6F6004CF45D9970F833BE485CAA6">
    <w:name w:val="584D6F6004CF45D9970F833BE485CAA6"/>
    <w:rsid w:val="00AD4615"/>
  </w:style>
  <w:style w:type="paragraph" w:customStyle="1" w:styleId="59F24E96CCDA4B9BAAA9F04E88884680">
    <w:name w:val="59F24E96CCDA4B9BAAA9F04E88884680"/>
    <w:rsid w:val="00AD4615"/>
  </w:style>
  <w:style w:type="paragraph" w:customStyle="1" w:styleId="300D39C077204FE8A9988F139F89DB7E">
    <w:name w:val="300D39C077204FE8A9988F139F89DB7E"/>
    <w:rsid w:val="00AD4615"/>
  </w:style>
  <w:style w:type="paragraph" w:customStyle="1" w:styleId="3BCD2127F28E4C248216CD2EB2FDBFF2">
    <w:name w:val="3BCD2127F28E4C248216CD2EB2FDBFF2"/>
    <w:rsid w:val="00AD4615"/>
  </w:style>
  <w:style w:type="paragraph" w:customStyle="1" w:styleId="4344D81F3D4443EE9469B94FF0516ECA">
    <w:name w:val="4344D81F3D4443EE9469B94FF0516ECA"/>
    <w:rsid w:val="00AD4615"/>
  </w:style>
  <w:style w:type="paragraph" w:customStyle="1" w:styleId="B335160C0EBF4F00AB692DD9CB343CE2">
    <w:name w:val="B335160C0EBF4F00AB692DD9CB343CE2"/>
    <w:rsid w:val="00AD4615"/>
  </w:style>
  <w:style w:type="paragraph" w:customStyle="1" w:styleId="FE61012CFCA54C26839F9B7F14E4C664">
    <w:name w:val="FE61012CFCA54C26839F9B7F14E4C664"/>
    <w:rsid w:val="00AD4615"/>
  </w:style>
  <w:style w:type="paragraph" w:customStyle="1" w:styleId="32E4B24B82D341ABB3B946D573301AAB">
    <w:name w:val="32E4B24B82D341ABB3B946D573301AAB"/>
    <w:rsid w:val="00AD4615"/>
  </w:style>
  <w:style w:type="paragraph" w:customStyle="1" w:styleId="01399D86545345C5985E7C137EA66F99">
    <w:name w:val="01399D86545345C5985E7C137EA66F99"/>
    <w:rsid w:val="00AD4615"/>
  </w:style>
  <w:style w:type="paragraph" w:customStyle="1" w:styleId="EDD6805B32F5471BB452A55B600E9F9D">
    <w:name w:val="EDD6805B32F5471BB452A55B600E9F9D"/>
    <w:rsid w:val="00AD4615"/>
  </w:style>
  <w:style w:type="paragraph" w:customStyle="1" w:styleId="6071673923D348EE8A2FF4A9A3348FF3">
    <w:name w:val="6071673923D348EE8A2FF4A9A3348FF3"/>
    <w:rsid w:val="00AD4615"/>
  </w:style>
  <w:style w:type="paragraph" w:customStyle="1" w:styleId="F26528E7ACFC4BD2AEDA7E1899AFCB42">
    <w:name w:val="F26528E7ACFC4BD2AEDA7E1899AFCB42"/>
    <w:rsid w:val="00AD4615"/>
  </w:style>
  <w:style w:type="paragraph" w:customStyle="1" w:styleId="54277F3EF1FC4B669C432D3B45D69C62">
    <w:name w:val="54277F3EF1FC4B669C432D3B45D69C62"/>
    <w:rsid w:val="00AD4615"/>
  </w:style>
  <w:style w:type="paragraph" w:customStyle="1" w:styleId="BC2D7DEE9E0040A681A8821FCFD41FEF">
    <w:name w:val="BC2D7DEE9E0040A681A8821FCFD41FEF"/>
    <w:rsid w:val="00AD4615"/>
  </w:style>
  <w:style w:type="paragraph" w:customStyle="1" w:styleId="163C5CDD55844138AD92A410968CA086">
    <w:name w:val="163C5CDD55844138AD92A410968CA086"/>
    <w:rsid w:val="00AD4615"/>
  </w:style>
  <w:style w:type="paragraph" w:customStyle="1" w:styleId="1FEE2A13643149CB9D863BE9B467ACAD">
    <w:name w:val="1FEE2A13643149CB9D863BE9B467ACAD"/>
    <w:rsid w:val="00AD4615"/>
  </w:style>
  <w:style w:type="paragraph" w:customStyle="1" w:styleId="997E681FC38A4A8D9D84B6BCAA0BBF83">
    <w:name w:val="997E681FC38A4A8D9D84B6BCAA0BBF83"/>
    <w:rsid w:val="00AD4615"/>
  </w:style>
  <w:style w:type="paragraph" w:customStyle="1" w:styleId="62058080D5D545D680C027C20B7A165F">
    <w:name w:val="62058080D5D545D680C027C20B7A165F"/>
    <w:rsid w:val="00AD4615"/>
  </w:style>
  <w:style w:type="paragraph" w:customStyle="1" w:styleId="AB95C118DAC942FF9CE0B6128082C88B">
    <w:name w:val="AB95C118DAC942FF9CE0B6128082C88B"/>
    <w:rsid w:val="00AD4615"/>
  </w:style>
  <w:style w:type="paragraph" w:customStyle="1" w:styleId="AEF2EA748FBC464891E2C2060A51A7D0">
    <w:name w:val="AEF2EA748FBC464891E2C2060A51A7D0"/>
    <w:rsid w:val="00AD4615"/>
  </w:style>
  <w:style w:type="paragraph" w:customStyle="1" w:styleId="C55616235C8A4E0B85D60272B4B3460E">
    <w:name w:val="C55616235C8A4E0B85D60272B4B3460E"/>
    <w:rsid w:val="007C0B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37F7A8-81CE-4C9D-B5E0-A52251C39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0</TotalTime>
  <Pages>16</Pages>
  <Words>3764</Words>
  <Characters>22214</Characters>
  <Application>Microsoft Office Word</Application>
  <DocSecurity>0</DocSecurity>
  <Lines>185</Lines>
  <Paragraphs>51</Paragraphs>
  <ScaleCrop>false</ScaleCrop>
  <Company>SŽDC s.o.</Company>
  <LinksUpToDate>false</LinksUpToDate>
  <CharactersWithSpaces>25927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Vopalecká Leona</cp:lastModifiedBy>
  <cp:revision>83</cp:revision>
  <cp:lastPrinted>2019-03-07T14:42:00Z</cp:lastPrinted>
  <dcterms:created xsi:type="dcterms:W3CDTF">2025-08-26T09:04:00Z</dcterms:created>
  <dcterms:modified xsi:type="dcterms:W3CDTF">2026-06-11T08:35:00Z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